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DC21" w14:textId="06A4F635" w:rsidR="00BA00AB" w:rsidRDefault="005853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RYLSTON</w:t>
      </w:r>
      <w:r>
        <w:rPr>
          <w:rFonts w:ascii="Times New Roman" w:hAnsi="Times New Roman" w:cs="Times New Roman"/>
          <w:sz w:val="24"/>
          <w:szCs w:val="24"/>
        </w:rPr>
        <w:t xml:space="preserve">       (fl.1505)</w:t>
      </w:r>
    </w:p>
    <w:p w14:paraId="7E7C3666" w14:textId="01660588" w:rsidR="00B0628B" w:rsidRDefault="005853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Holme on the Wold</w:t>
      </w:r>
      <w:r w:rsidR="00B0628B">
        <w:rPr>
          <w:rFonts w:ascii="Times New Roman" w:hAnsi="Times New Roman" w:cs="Times New Roman"/>
          <w:sz w:val="24"/>
          <w:szCs w:val="24"/>
        </w:rPr>
        <w:t>s. Gentleman.</w:t>
      </w:r>
    </w:p>
    <w:p w14:paraId="41EED16D" w14:textId="01E52416" w:rsidR="00B0628B" w:rsidRDefault="00B06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A604A2" w14:textId="520C8DE0" w:rsidR="00B0628B" w:rsidRDefault="00B062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AB9EBF" w14:textId="502C3FC8" w:rsidR="00B0628B" w:rsidRDefault="00133D40" w:rsidP="00133D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Sep.1505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4C97B9EA" w14:textId="73C4332D" w:rsidR="00133D40" w:rsidRDefault="00133D40" w:rsidP="00133D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C3823" w14:textId="29327B0C" w:rsidR="00133D40" w:rsidRDefault="00133D40" w:rsidP="00133D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73728" w14:textId="0BE7096E" w:rsidR="00133D40" w:rsidRDefault="00133D40" w:rsidP="00133D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p w14:paraId="00142768" w14:textId="2038668C" w:rsidR="0058531D" w:rsidRDefault="005853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2D151" w14:textId="02E4EA58" w:rsidR="0058531D" w:rsidRDefault="005853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EE43F" w14:textId="77777777" w:rsidR="0058531D" w:rsidRPr="0058531D" w:rsidRDefault="005853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8531D" w:rsidRPr="00585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A64D" w14:textId="77777777" w:rsidR="0058531D" w:rsidRDefault="0058531D" w:rsidP="009139A6">
      <w:r>
        <w:separator/>
      </w:r>
    </w:p>
  </w:endnote>
  <w:endnote w:type="continuationSeparator" w:id="0">
    <w:p w14:paraId="0E4D2E82" w14:textId="77777777" w:rsidR="0058531D" w:rsidRDefault="005853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C13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3FD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19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AB13B" w14:textId="77777777" w:rsidR="0058531D" w:rsidRDefault="0058531D" w:rsidP="009139A6">
      <w:r>
        <w:separator/>
      </w:r>
    </w:p>
  </w:footnote>
  <w:footnote w:type="continuationSeparator" w:id="0">
    <w:p w14:paraId="27FDFFF3" w14:textId="77777777" w:rsidR="0058531D" w:rsidRDefault="005853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16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02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94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31D"/>
    <w:rsid w:val="000666E0"/>
    <w:rsid w:val="00133D40"/>
    <w:rsid w:val="002510B7"/>
    <w:rsid w:val="0058531D"/>
    <w:rsid w:val="005C130B"/>
    <w:rsid w:val="00826F5C"/>
    <w:rsid w:val="009139A6"/>
    <w:rsid w:val="009448BB"/>
    <w:rsid w:val="00A3176C"/>
    <w:rsid w:val="00AE65F8"/>
    <w:rsid w:val="00B0628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B1E53"/>
  <w15:chartTrackingRefBased/>
  <w15:docId w15:val="{A2DEA468-94B1-4A7D-A937-E624E423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2021-12-03T17:55:00Z</dcterms:created>
  <dcterms:modified xsi:type="dcterms:W3CDTF">2021-12-03T19:25:00Z</dcterms:modified>
</cp:coreProperties>
</file>